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31B0F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D6DFD">
        <w:rPr>
          <w:rFonts w:ascii="Arial" w:hAnsi="Arial" w:cs="Arial"/>
          <w:b/>
          <w:caps/>
          <w:sz w:val="28"/>
          <w:szCs w:val="28"/>
        </w:rPr>
        <w:t xml:space="preserve"> </w:t>
      </w:r>
      <w:r w:rsidR="00372C7A">
        <w:rPr>
          <w:rFonts w:ascii="Arial" w:hAnsi="Arial" w:cs="Arial"/>
          <w:b/>
          <w:caps/>
          <w:sz w:val="28"/>
          <w:szCs w:val="28"/>
        </w:rPr>
        <w:t>2</w:t>
      </w:r>
      <w:r w:rsidR="002F1658">
        <w:rPr>
          <w:rFonts w:ascii="Arial" w:hAnsi="Arial" w:cs="Arial"/>
          <w:b/>
          <w:caps/>
          <w:sz w:val="28"/>
          <w:szCs w:val="28"/>
        </w:rPr>
        <w:t>2</w:t>
      </w:r>
      <w:r w:rsidR="002E0DED">
        <w:rPr>
          <w:rFonts w:ascii="Arial" w:hAnsi="Arial" w:cs="Arial"/>
          <w:b/>
          <w:caps/>
          <w:sz w:val="28"/>
          <w:szCs w:val="28"/>
        </w:rPr>
        <w:t>1</w:t>
      </w:r>
      <w:r w:rsidR="00646C32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904C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7123" w:rsidP="00646C32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646C32">
              <w:rPr>
                <w:rFonts w:ascii="Arial" w:hAnsi="Arial" w:cs="Arial"/>
                <w:sz w:val="20"/>
                <w:szCs w:val="20"/>
              </w:rPr>
              <w:t>construção de lombada na Rua Francisco de Assis Gonçalves Campos</w:t>
            </w:r>
            <w:r w:rsidR="009D76A6">
              <w:rPr>
                <w:rFonts w:ascii="Arial" w:hAnsi="Arial" w:cs="Arial"/>
                <w:sz w:val="20"/>
                <w:szCs w:val="20"/>
              </w:rPr>
              <w:t xml:space="preserve"> - Chiquinho da Olivetti</w:t>
            </w:r>
            <w:r w:rsidR="00646C32">
              <w:rPr>
                <w:rFonts w:ascii="Arial" w:hAnsi="Arial" w:cs="Arial"/>
                <w:sz w:val="20"/>
                <w:szCs w:val="20"/>
              </w:rPr>
              <w:t>, no Jardim Santa Marina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57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</w:t>
      </w:r>
      <w:bookmarkStart w:id="0" w:name="_GoBack"/>
      <w:bookmarkEnd w:id="0"/>
      <w:r w:rsidR="001C7A18">
        <w:rPr>
          <w:rFonts w:ascii="Arial" w:hAnsi="Arial" w:cs="Arial"/>
        </w:rPr>
        <w:t xml:space="preserve">ncias </w:t>
      </w:r>
      <w:r w:rsidR="009F3B64">
        <w:rPr>
          <w:rFonts w:ascii="Arial" w:hAnsi="Arial" w:cs="Arial"/>
        </w:rPr>
        <w:t>visando</w:t>
      </w:r>
      <w:r w:rsidR="009B65E8" w:rsidRPr="009B65E8">
        <w:rPr>
          <w:rFonts w:ascii="Arial" w:hAnsi="Arial" w:cs="Arial"/>
        </w:rPr>
        <w:t xml:space="preserve"> à </w:t>
      </w:r>
      <w:r w:rsidR="0053526F" w:rsidRPr="0053526F">
        <w:rPr>
          <w:rFonts w:ascii="Arial" w:hAnsi="Arial" w:cs="Arial"/>
        </w:rPr>
        <w:t>construção de lombada na Rua Francisco de Assis Gonçalves Campos</w:t>
      </w:r>
      <w:r w:rsidR="009D76A6">
        <w:rPr>
          <w:rFonts w:ascii="Arial" w:hAnsi="Arial" w:cs="Arial"/>
        </w:rPr>
        <w:t xml:space="preserve"> - Chiquinho da Olivetti</w:t>
      </w:r>
      <w:r w:rsidR="0053526F" w:rsidRPr="0053526F">
        <w:rPr>
          <w:rFonts w:ascii="Arial" w:hAnsi="Arial" w:cs="Arial"/>
        </w:rPr>
        <w:t>, no Jardim Santa Marina</w:t>
      </w:r>
      <w:r w:rsidR="008A22CB">
        <w:rPr>
          <w:rFonts w:ascii="Arial" w:hAnsi="Arial" w:cs="Arial"/>
        </w:rPr>
        <w:t>.</w:t>
      </w:r>
    </w:p>
    <w:p w:rsidR="003A77BE" w:rsidRPr="001840AD" w:rsidRDefault="008C72B7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DD5C1F" w:rsidRDefault="003A77BE" w:rsidP="00FF2FB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A017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FD728C">
        <w:rPr>
          <w:rFonts w:ascii="Arial" w:hAnsi="Arial" w:cs="Arial"/>
        </w:rPr>
        <w:t>dez</w:t>
      </w:r>
      <w:r w:rsidR="005E1358">
        <w:rPr>
          <w:rFonts w:ascii="Arial" w:hAnsi="Arial" w:cs="Arial"/>
        </w:rPr>
        <w:t>em</w:t>
      </w:r>
      <w:r w:rsidR="00AB7DD7">
        <w:rPr>
          <w:rFonts w:ascii="Arial" w:hAnsi="Arial" w:cs="Arial"/>
        </w:rPr>
        <w:t>bro</w:t>
      </w:r>
      <w:r w:rsidR="00AA4F63">
        <w:rPr>
          <w:rFonts w:ascii="Arial" w:hAnsi="Arial" w:cs="Arial"/>
        </w:rPr>
        <w:t xml:space="preserve"> </w:t>
      </w:r>
      <w:r w:rsidR="00F41A9C">
        <w:rPr>
          <w:rFonts w:ascii="Arial" w:hAnsi="Arial" w:cs="Arial"/>
        </w:rPr>
        <w:t>de 2020</w:t>
      </w:r>
      <w:r w:rsidR="004105AE">
        <w:rPr>
          <w:rFonts w:ascii="Arial" w:hAnsi="Arial" w:cs="Arial"/>
        </w:rPr>
        <w:t>.</w:t>
      </w:r>
    </w:p>
    <w:p w:rsidR="00263131" w:rsidRDefault="00263131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008B5" w:rsidRDefault="008008B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7622" w:rsidRPr="00677622" w:rsidRDefault="00677622" w:rsidP="00677622">
      <w:pPr>
        <w:jc w:val="center"/>
        <w:rPr>
          <w:rFonts w:ascii="Arial" w:hAnsi="Arial"/>
          <w:b/>
          <w:smallCaps/>
        </w:rPr>
      </w:pPr>
      <w:r w:rsidRPr="00677622">
        <w:rPr>
          <w:rFonts w:ascii="Arial" w:hAnsi="Arial"/>
          <w:b/>
          <w:smallCaps/>
        </w:rPr>
        <w:t>VALMIR DO PARQUE MEIA LUA</w:t>
      </w:r>
    </w:p>
    <w:p w:rsidR="00A21A0A" w:rsidRDefault="00677622" w:rsidP="001B0E8D">
      <w:pPr>
        <w:jc w:val="center"/>
        <w:rPr>
          <w:rFonts w:ascii="Arial" w:eastAsia="Calibri" w:hAnsi="Arial" w:cs="Arial"/>
          <w:sz w:val="10"/>
          <w:szCs w:val="10"/>
          <w:lang w:eastAsia="en-US"/>
        </w:rPr>
      </w:pPr>
      <w:r w:rsidRPr="00677622">
        <w:rPr>
          <w:rFonts w:ascii="Arial" w:hAnsi="Arial"/>
        </w:rPr>
        <w:t>Vereador - D</w:t>
      </w:r>
      <w:r w:rsidR="0017163A">
        <w:rPr>
          <w:rFonts w:ascii="Arial" w:hAnsi="Arial"/>
        </w:rPr>
        <w:t>EM</w:t>
      </w:r>
    </w:p>
    <w:sectPr w:rsidR="00A21A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210" w:rsidRDefault="00956210">
      <w:r>
        <w:separator/>
      </w:r>
    </w:p>
  </w:endnote>
  <w:endnote w:type="continuationSeparator" w:id="0">
    <w:p w:rsidR="00956210" w:rsidRDefault="0095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210" w:rsidRDefault="00956210">
      <w:r>
        <w:separator/>
      </w:r>
    </w:p>
  </w:footnote>
  <w:footnote w:type="continuationSeparator" w:id="0">
    <w:p w:rsidR="00956210" w:rsidRDefault="00956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BF4995" w:rsidRDefault="003A77BE" w:rsidP="00BF4995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1A0A">
      <w:rPr>
        <w:rFonts w:ascii="Arial" w:hAnsi="Arial" w:cs="Arial"/>
        <w:b/>
        <w:sz w:val="20"/>
        <w:szCs w:val="20"/>
        <w:u w:val="single"/>
      </w:rPr>
      <w:t>0079</w:t>
    </w:r>
    <w:r w:rsidR="008A1521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A21A0A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 </w:t>
    </w:r>
    <w:r w:rsidR="00043D15">
      <w:rPr>
        <w:rFonts w:ascii="Arial" w:hAnsi="Arial" w:cs="Arial"/>
        <w:b/>
        <w:sz w:val="20"/>
        <w:szCs w:val="20"/>
        <w:u w:val="single"/>
      </w:rPr>
      <w:t>Arildo Batista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8BD"/>
    <w:rsid w:val="00001C4F"/>
    <w:rsid w:val="000023EC"/>
    <w:rsid w:val="0000344E"/>
    <w:rsid w:val="000035D9"/>
    <w:rsid w:val="0000430E"/>
    <w:rsid w:val="00004884"/>
    <w:rsid w:val="00005C4F"/>
    <w:rsid w:val="00011FB2"/>
    <w:rsid w:val="00012789"/>
    <w:rsid w:val="00013BF7"/>
    <w:rsid w:val="00014EF3"/>
    <w:rsid w:val="00015523"/>
    <w:rsid w:val="00015F1B"/>
    <w:rsid w:val="000176EE"/>
    <w:rsid w:val="00020D50"/>
    <w:rsid w:val="00021C77"/>
    <w:rsid w:val="00022CD8"/>
    <w:rsid w:val="00024625"/>
    <w:rsid w:val="00024FD3"/>
    <w:rsid w:val="000273F8"/>
    <w:rsid w:val="00030788"/>
    <w:rsid w:val="0003209A"/>
    <w:rsid w:val="00034A23"/>
    <w:rsid w:val="0003582A"/>
    <w:rsid w:val="000360E8"/>
    <w:rsid w:val="00036D7D"/>
    <w:rsid w:val="000417FF"/>
    <w:rsid w:val="00042CD5"/>
    <w:rsid w:val="00043D15"/>
    <w:rsid w:val="00044FD0"/>
    <w:rsid w:val="00045217"/>
    <w:rsid w:val="00047EFF"/>
    <w:rsid w:val="00047F9D"/>
    <w:rsid w:val="00054783"/>
    <w:rsid w:val="000552D2"/>
    <w:rsid w:val="000552FE"/>
    <w:rsid w:val="00056288"/>
    <w:rsid w:val="000622EC"/>
    <w:rsid w:val="00062E8F"/>
    <w:rsid w:val="00067C2A"/>
    <w:rsid w:val="000709E7"/>
    <w:rsid w:val="0007141A"/>
    <w:rsid w:val="000728E1"/>
    <w:rsid w:val="00073476"/>
    <w:rsid w:val="000738D8"/>
    <w:rsid w:val="00075298"/>
    <w:rsid w:val="00075AD6"/>
    <w:rsid w:val="0008210A"/>
    <w:rsid w:val="000825C0"/>
    <w:rsid w:val="00083183"/>
    <w:rsid w:val="00083655"/>
    <w:rsid w:val="00083BB5"/>
    <w:rsid w:val="0008442E"/>
    <w:rsid w:val="00084FAD"/>
    <w:rsid w:val="000866C7"/>
    <w:rsid w:val="00086D97"/>
    <w:rsid w:val="00086F0A"/>
    <w:rsid w:val="000900B9"/>
    <w:rsid w:val="000904CA"/>
    <w:rsid w:val="000921C3"/>
    <w:rsid w:val="00092C83"/>
    <w:rsid w:val="00094490"/>
    <w:rsid w:val="000958D5"/>
    <w:rsid w:val="00095BF4"/>
    <w:rsid w:val="00097CAE"/>
    <w:rsid w:val="000A0045"/>
    <w:rsid w:val="000A009F"/>
    <w:rsid w:val="000A1140"/>
    <w:rsid w:val="000A3862"/>
    <w:rsid w:val="000A5F1B"/>
    <w:rsid w:val="000B0937"/>
    <w:rsid w:val="000B3EC4"/>
    <w:rsid w:val="000B7980"/>
    <w:rsid w:val="000B7FDF"/>
    <w:rsid w:val="000C43E7"/>
    <w:rsid w:val="000D002D"/>
    <w:rsid w:val="000D293C"/>
    <w:rsid w:val="000D308C"/>
    <w:rsid w:val="000D47A3"/>
    <w:rsid w:val="000D4AEB"/>
    <w:rsid w:val="000E0D5E"/>
    <w:rsid w:val="000E0E97"/>
    <w:rsid w:val="000E3394"/>
    <w:rsid w:val="000E5716"/>
    <w:rsid w:val="000E625C"/>
    <w:rsid w:val="000F03FD"/>
    <w:rsid w:val="000F2665"/>
    <w:rsid w:val="000F39D2"/>
    <w:rsid w:val="000F6251"/>
    <w:rsid w:val="00101DFB"/>
    <w:rsid w:val="00102C02"/>
    <w:rsid w:val="00103021"/>
    <w:rsid w:val="001039B2"/>
    <w:rsid w:val="00103AC6"/>
    <w:rsid w:val="00103E29"/>
    <w:rsid w:val="001060A7"/>
    <w:rsid w:val="0011129C"/>
    <w:rsid w:val="001137E4"/>
    <w:rsid w:val="00114F87"/>
    <w:rsid w:val="00122143"/>
    <w:rsid w:val="00123248"/>
    <w:rsid w:val="00126AA6"/>
    <w:rsid w:val="00143A3C"/>
    <w:rsid w:val="0014591F"/>
    <w:rsid w:val="00147D75"/>
    <w:rsid w:val="00150EE2"/>
    <w:rsid w:val="00155BE5"/>
    <w:rsid w:val="00156240"/>
    <w:rsid w:val="001618F1"/>
    <w:rsid w:val="0016215E"/>
    <w:rsid w:val="00162B3A"/>
    <w:rsid w:val="00164C5D"/>
    <w:rsid w:val="00165429"/>
    <w:rsid w:val="001660D5"/>
    <w:rsid w:val="0017163A"/>
    <w:rsid w:val="001717A0"/>
    <w:rsid w:val="00172E81"/>
    <w:rsid w:val="001752B4"/>
    <w:rsid w:val="001752E3"/>
    <w:rsid w:val="001757F4"/>
    <w:rsid w:val="00176528"/>
    <w:rsid w:val="001800CD"/>
    <w:rsid w:val="001817BF"/>
    <w:rsid w:val="00181880"/>
    <w:rsid w:val="00181CD2"/>
    <w:rsid w:val="00182861"/>
    <w:rsid w:val="001835B4"/>
    <w:rsid w:val="001840AD"/>
    <w:rsid w:val="00184FFF"/>
    <w:rsid w:val="001856C0"/>
    <w:rsid w:val="00190978"/>
    <w:rsid w:val="00194193"/>
    <w:rsid w:val="00194DEA"/>
    <w:rsid w:val="00194F6C"/>
    <w:rsid w:val="00196ED2"/>
    <w:rsid w:val="00197A5D"/>
    <w:rsid w:val="001A09F2"/>
    <w:rsid w:val="001A4F0E"/>
    <w:rsid w:val="001A66BC"/>
    <w:rsid w:val="001B0773"/>
    <w:rsid w:val="001B0E8D"/>
    <w:rsid w:val="001B10AF"/>
    <w:rsid w:val="001B18D8"/>
    <w:rsid w:val="001B273D"/>
    <w:rsid w:val="001B4DDF"/>
    <w:rsid w:val="001C16D5"/>
    <w:rsid w:val="001C19D9"/>
    <w:rsid w:val="001C24AB"/>
    <w:rsid w:val="001C3E9C"/>
    <w:rsid w:val="001C61D7"/>
    <w:rsid w:val="001C7A18"/>
    <w:rsid w:val="001D1E6F"/>
    <w:rsid w:val="001D596B"/>
    <w:rsid w:val="001E01CA"/>
    <w:rsid w:val="001E10B1"/>
    <w:rsid w:val="001E13DE"/>
    <w:rsid w:val="001E27B6"/>
    <w:rsid w:val="001E2C0D"/>
    <w:rsid w:val="001E4492"/>
    <w:rsid w:val="001E534D"/>
    <w:rsid w:val="001F13C3"/>
    <w:rsid w:val="001F4501"/>
    <w:rsid w:val="001F4E69"/>
    <w:rsid w:val="001F5DD1"/>
    <w:rsid w:val="001F612F"/>
    <w:rsid w:val="001F6E2D"/>
    <w:rsid w:val="00201DF5"/>
    <w:rsid w:val="002021C4"/>
    <w:rsid w:val="0020348C"/>
    <w:rsid w:val="00204643"/>
    <w:rsid w:val="00204ED7"/>
    <w:rsid w:val="00206F01"/>
    <w:rsid w:val="00212E2C"/>
    <w:rsid w:val="00212FF8"/>
    <w:rsid w:val="00215A39"/>
    <w:rsid w:val="002205B1"/>
    <w:rsid w:val="00220619"/>
    <w:rsid w:val="0023037B"/>
    <w:rsid w:val="00230859"/>
    <w:rsid w:val="00230D63"/>
    <w:rsid w:val="00230D72"/>
    <w:rsid w:val="002315C5"/>
    <w:rsid w:val="00231B71"/>
    <w:rsid w:val="002339A9"/>
    <w:rsid w:val="00235DE7"/>
    <w:rsid w:val="00241E13"/>
    <w:rsid w:val="002434DF"/>
    <w:rsid w:val="00253C82"/>
    <w:rsid w:val="00254150"/>
    <w:rsid w:val="00255765"/>
    <w:rsid w:val="00256EB5"/>
    <w:rsid w:val="00257529"/>
    <w:rsid w:val="00263131"/>
    <w:rsid w:val="00263F8A"/>
    <w:rsid w:val="00264814"/>
    <w:rsid w:val="0026575E"/>
    <w:rsid w:val="00266C34"/>
    <w:rsid w:val="002701E9"/>
    <w:rsid w:val="0027045C"/>
    <w:rsid w:val="00275FB7"/>
    <w:rsid w:val="00276736"/>
    <w:rsid w:val="00276D19"/>
    <w:rsid w:val="00277B14"/>
    <w:rsid w:val="00280498"/>
    <w:rsid w:val="00281243"/>
    <w:rsid w:val="00282006"/>
    <w:rsid w:val="00282BE7"/>
    <w:rsid w:val="00282D56"/>
    <w:rsid w:val="00284EC5"/>
    <w:rsid w:val="002861A2"/>
    <w:rsid w:val="00287097"/>
    <w:rsid w:val="002874A9"/>
    <w:rsid w:val="002875CA"/>
    <w:rsid w:val="002906E2"/>
    <w:rsid w:val="00290A80"/>
    <w:rsid w:val="00290C49"/>
    <w:rsid w:val="00290F4A"/>
    <w:rsid w:val="00292AD4"/>
    <w:rsid w:val="00292C16"/>
    <w:rsid w:val="00292CB3"/>
    <w:rsid w:val="00293916"/>
    <w:rsid w:val="00293E8E"/>
    <w:rsid w:val="00294738"/>
    <w:rsid w:val="002A13A7"/>
    <w:rsid w:val="002A3F24"/>
    <w:rsid w:val="002A4064"/>
    <w:rsid w:val="002A4970"/>
    <w:rsid w:val="002A4A32"/>
    <w:rsid w:val="002A54AF"/>
    <w:rsid w:val="002A63FE"/>
    <w:rsid w:val="002A7434"/>
    <w:rsid w:val="002B051E"/>
    <w:rsid w:val="002B0876"/>
    <w:rsid w:val="002B0914"/>
    <w:rsid w:val="002B25F9"/>
    <w:rsid w:val="002B3BA4"/>
    <w:rsid w:val="002B44D5"/>
    <w:rsid w:val="002B5466"/>
    <w:rsid w:val="002B7580"/>
    <w:rsid w:val="002C4B2B"/>
    <w:rsid w:val="002C53B9"/>
    <w:rsid w:val="002C5C70"/>
    <w:rsid w:val="002C76C8"/>
    <w:rsid w:val="002D08F5"/>
    <w:rsid w:val="002D1F85"/>
    <w:rsid w:val="002D24ED"/>
    <w:rsid w:val="002D3594"/>
    <w:rsid w:val="002D3A91"/>
    <w:rsid w:val="002D3D9E"/>
    <w:rsid w:val="002D4D0F"/>
    <w:rsid w:val="002D5EB7"/>
    <w:rsid w:val="002D64EF"/>
    <w:rsid w:val="002E0363"/>
    <w:rsid w:val="002E0C33"/>
    <w:rsid w:val="002E0DED"/>
    <w:rsid w:val="002E0F71"/>
    <w:rsid w:val="002E2FFB"/>
    <w:rsid w:val="002E5800"/>
    <w:rsid w:val="002F02DB"/>
    <w:rsid w:val="002F1658"/>
    <w:rsid w:val="002F3288"/>
    <w:rsid w:val="002F494E"/>
    <w:rsid w:val="002F4CDC"/>
    <w:rsid w:val="0030168E"/>
    <w:rsid w:val="00301B23"/>
    <w:rsid w:val="0030238B"/>
    <w:rsid w:val="00302F5B"/>
    <w:rsid w:val="00304BA9"/>
    <w:rsid w:val="003053E7"/>
    <w:rsid w:val="003072E9"/>
    <w:rsid w:val="003074BF"/>
    <w:rsid w:val="003111E8"/>
    <w:rsid w:val="00311673"/>
    <w:rsid w:val="00312A7D"/>
    <w:rsid w:val="00313025"/>
    <w:rsid w:val="00313F9F"/>
    <w:rsid w:val="00314F24"/>
    <w:rsid w:val="00317C1A"/>
    <w:rsid w:val="00320312"/>
    <w:rsid w:val="003211B9"/>
    <w:rsid w:val="003221B0"/>
    <w:rsid w:val="00323F0F"/>
    <w:rsid w:val="003249C2"/>
    <w:rsid w:val="00325BB9"/>
    <w:rsid w:val="003326DB"/>
    <w:rsid w:val="003336AD"/>
    <w:rsid w:val="00335266"/>
    <w:rsid w:val="00335ED0"/>
    <w:rsid w:val="0033773E"/>
    <w:rsid w:val="00340DFF"/>
    <w:rsid w:val="00340F47"/>
    <w:rsid w:val="00341AED"/>
    <w:rsid w:val="00342681"/>
    <w:rsid w:val="0034300F"/>
    <w:rsid w:val="003439FE"/>
    <w:rsid w:val="00344554"/>
    <w:rsid w:val="00344A71"/>
    <w:rsid w:val="0034567B"/>
    <w:rsid w:val="00347D5E"/>
    <w:rsid w:val="003506C0"/>
    <w:rsid w:val="00351975"/>
    <w:rsid w:val="00352473"/>
    <w:rsid w:val="0036109B"/>
    <w:rsid w:val="00361187"/>
    <w:rsid w:val="00362460"/>
    <w:rsid w:val="003638CC"/>
    <w:rsid w:val="003657EF"/>
    <w:rsid w:val="003671EE"/>
    <w:rsid w:val="00367E68"/>
    <w:rsid w:val="0037014E"/>
    <w:rsid w:val="00370531"/>
    <w:rsid w:val="00371D3D"/>
    <w:rsid w:val="003724FE"/>
    <w:rsid w:val="00372906"/>
    <w:rsid w:val="00372C7A"/>
    <w:rsid w:val="003757FB"/>
    <w:rsid w:val="00375A57"/>
    <w:rsid w:val="00376045"/>
    <w:rsid w:val="003775BF"/>
    <w:rsid w:val="00381797"/>
    <w:rsid w:val="003843CB"/>
    <w:rsid w:val="003848C4"/>
    <w:rsid w:val="00385370"/>
    <w:rsid w:val="0038662A"/>
    <w:rsid w:val="00390518"/>
    <w:rsid w:val="0039054A"/>
    <w:rsid w:val="0039179E"/>
    <w:rsid w:val="003921C7"/>
    <w:rsid w:val="0039351D"/>
    <w:rsid w:val="00393E83"/>
    <w:rsid w:val="0039556B"/>
    <w:rsid w:val="00395F34"/>
    <w:rsid w:val="0039649C"/>
    <w:rsid w:val="00397FF3"/>
    <w:rsid w:val="003A12E1"/>
    <w:rsid w:val="003A5EDA"/>
    <w:rsid w:val="003A77BE"/>
    <w:rsid w:val="003B1DDB"/>
    <w:rsid w:val="003B3FD9"/>
    <w:rsid w:val="003B4909"/>
    <w:rsid w:val="003B5280"/>
    <w:rsid w:val="003B58EC"/>
    <w:rsid w:val="003B5C6D"/>
    <w:rsid w:val="003B5EF8"/>
    <w:rsid w:val="003B64EB"/>
    <w:rsid w:val="003C0D9E"/>
    <w:rsid w:val="003C0F4F"/>
    <w:rsid w:val="003C20DC"/>
    <w:rsid w:val="003C300F"/>
    <w:rsid w:val="003C5067"/>
    <w:rsid w:val="003C5B7D"/>
    <w:rsid w:val="003C5E29"/>
    <w:rsid w:val="003C6640"/>
    <w:rsid w:val="003D1702"/>
    <w:rsid w:val="003D4B9E"/>
    <w:rsid w:val="003D56FB"/>
    <w:rsid w:val="003D5CD6"/>
    <w:rsid w:val="003D75FF"/>
    <w:rsid w:val="003E188F"/>
    <w:rsid w:val="003E50F9"/>
    <w:rsid w:val="003E547C"/>
    <w:rsid w:val="003E5ED8"/>
    <w:rsid w:val="003E647A"/>
    <w:rsid w:val="003F159F"/>
    <w:rsid w:val="003F5024"/>
    <w:rsid w:val="003F55BE"/>
    <w:rsid w:val="003F5D41"/>
    <w:rsid w:val="00400BC7"/>
    <w:rsid w:val="004027EC"/>
    <w:rsid w:val="00402E24"/>
    <w:rsid w:val="00403538"/>
    <w:rsid w:val="004037D5"/>
    <w:rsid w:val="00403E8D"/>
    <w:rsid w:val="00403F8F"/>
    <w:rsid w:val="00404B98"/>
    <w:rsid w:val="0040509C"/>
    <w:rsid w:val="004052FF"/>
    <w:rsid w:val="00405FC6"/>
    <w:rsid w:val="004105AE"/>
    <w:rsid w:val="00410A3B"/>
    <w:rsid w:val="00410F7A"/>
    <w:rsid w:val="00411C86"/>
    <w:rsid w:val="00412795"/>
    <w:rsid w:val="00414587"/>
    <w:rsid w:val="00415DD8"/>
    <w:rsid w:val="00420F7C"/>
    <w:rsid w:val="0042185F"/>
    <w:rsid w:val="0042200B"/>
    <w:rsid w:val="00425B4A"/>
    <w:rsid w:val="0042640B"/>
    <w:rsid w:val="00434700"/>
    <w:rsid w:val="004350F4"/>
    <w:rsid w:val="0043610D"/>
    <w:rsid w:val="004369A6"/>
    <w:rsid w:val="00440DA6"/>
    <w:rsid w:val="00441DB7"/>
    <w:rsid w:val="0044205D"/>
    <w:rsid w:val="00442324"/>
    <w:rsid w:val="00443650"/>
    <w:rsid w:val="004452EF"/>
    <w:rsid w:val="0044655E"/>
    <w:rsid w:val="00447690"/>
    <w:rsid w:val="00451AAB"/>
    <w:rsid w:val="00451ABB"/>
    <w:rsid w:val="004536CD"/>
    <w:rsid w:val="0045459F"/>
    <w:rsid w:val="00456889"/>
    <w:rsid w:val="004578C6"/>
    <w:rsid w:val="0046327D"/>
    <w:rsid w:val="00463550"/>
    <w:rsid w:val="004638A2"/>
    <w:rsid w:val="00464AA1"/>
    <w:rsid w:val="00464CC7"/>
    <w:rsid w:val="00466E1B"/>
    <w:rsid w:val="00470154"/>
    <w:rsid w:val="0047373A"/>
    <w:rsid w:val="004775FC"/>
    <w:rsid w:val="004815AB"/>
    <w:rsid w:val="00483E0D"/>
    <w:rsid w:val="004871E2"/>
    <w:rsid w:val="00487ABB"/>
    <w:rsid w:val="00487D64"/>
    <w:rsid w:val="00490CA6"/>
    <w:rsid w:val="00493115"/>
    <w:rsid w:val="0049556C"/>
    <w:rsid w:val="00495D90"/>
    <w:rsid w:val="004964B5"/>
    <w:rsid w:val="004969FC"/>
    <w:rsid w:val="004A3249"/>
    <w:rsid w:val="004A3608"/>
    <w:rsid w:val="004A3CFF"/>
    <w:rsid w:val="004A4D1A"/>
    <w:rsid w:val="004A5B9A"/>
    <w:rsid w:val="004B0C78"/>
    <w:rsid w:val="004B1BEB"/>
    <w:rsid w:val="004B6526"/>
    <w:rsid w:val="004B69C5"/>
    <w:rsid w:val="004C2C30"/>
    <w:rsid w:val="004C2E51"/>
    <w:rsid w:val="004C2E5E"/>
    <w:rsid w:val="004C4AF6"/>
    <w:rsid w:val="004C5F81"/>
    <w:rsid w:val="004C6C78"/>
    <w:rsid w:val="004D19A5"/>
    <w:rsid w:val="004D32B6"/>
    <w:rsid w:val="004D32C5"/>
    <w:rsid w:val="004D3B81"/>
    <w:rsid w:val="004D49B9"/>
    <w:rsid w:val="004E06ED"/>
    <w:rsid w:val="004E0821"/>
    <w:rsid w:val="004E3AC2"/>
    <w:rsid w:val="004E46DA"/>
    <w:rsid w:val="004E5C76"/>
    <w:rsid w:val="004E60A1"/>
    <w:rsid w:val="004E6324"/>
    <w:rsid w:val="004F2FDF"/>
    <w:rsid w:val="004F39E9"/>
    <w:rsid w:val="004F4DE7"/>
    <w:rsid w:val="004F4F2F"/>
    <w:rsid w:val="004F5160"/>
    <w:rsid w:val="004F5B37"/>
    <w:rsid w:val="004F6817"/>
    <w:rsid w:val="004F690D"/>
    <w:rsid w:val="004F6A11"/>
    <w:rsid w:val="004F7609"/>
    <w:rsid w:val="0050056A"/>
    <w:rsid w:val="005018EE"/>
    <w:rsid w:val="00501AD3"/>
    <w:rsid w:val="00501DAE"/>
    <w:rsid w:val="00502F3A"/>
    <w:rsid w:val="00504F17"/>
    <w:rsid w:val="00505050"/>
    <w:rsid w:val="00505357"/>
    <w:rsid w:val="00505EFA"/>
    <w:rsid w:val="00505FD8"/>
    <w:rsid w:val="00510823"/>
    <w:rsid w:val="005110EA"/>
    <w:rsid w:val="0051294E"/>
    <w:rsid w:val="00513711"/>
    <w:rsid w:val="00514A3D"/>
    <w:rsid w:val="00515AD0"/>
    <w:rsid w:val="0051659C"/>
    <w:rsid w:val="00517A03"/>
    <w:rsid w:val="00522533"/>
    <w:rsid w:val="00524669"/>
    <w:rsid w:val="00532750"/>
    <w:rsid w:val="00533095"/>
    <w:rsid w:val="00533862"/>
    <w:rsid w:val="00533A0E"/>
    <w:rsid w:val="0053526F"/>
    <w:rsid w:val="005352C3"/>
    <w:rsid w:val="00537C82"/>
    <w:rsid w:val="00540D11"/>
    <w:rsid w:val="00543E9C"/>
    <w:rsid w:val="00543FBB"/>
    <w:rsid w:val="0054486C"/>
    <w:rsid w:val="00545633"/>
    <w:rsid w:val="0054569B"/>
    <w:rsid w:val="005468BC"/>
    <w:rsid w:val="005477FB"/>
    <w:rsid w:val="005538BC"/>
    <w:rsid w:val="00553B83"/>
    <w:rsid w:val="00555C95"/>
    <w:rsid w:val="00562E15"/>
    <w:rsid w:val="0056433C"/>
    <w:rsid w:val="00564368"/>
    <w:rsid w:val="00565715"/>
    <w:rsid w:val="0056633F"/>
    <w:rsid w:val="00567452"/>
    <w:rsid w:val="00570D8A"/>
    <w:rsid w:val="00570DEC"/>
    <w:rsid w:val="005715E0"/>
    <w:rsid w:val="00572E9C"/>
    <w:rsid w:val="005745FF"/>
    <w:rsid w:val="00574B6F"/>
    <w:rsid w:val="00575A41"/>
    <w:rsid w:val="00576D6F"/>
    <w:rsid w:val="005770D2"/>
    <w:rsid w:val="0058078B"/>
    <w:rsid w:val="0058109A"/>
    <w:rsid w:val="00582CFE"/>
    <w:rsid w:val="005838A9"/>
    <w:rsid w:val="005846A3"/>
    <w:rsid w:val="005846C0"/>
    <w:rsid w:val="005866AD"/>
    <w:rsid w:val="005868AE"/>
    <w:rsid w:val="00590142"/>
    <w:rsid w:val="00590A5A"/>
    <w:rsid w:val="00591425"/>
    <w:rsid w:val="00592AE2"/>
    <w:rsid w:val="00597C0C"/>
    <w:rsid w:val="005A01D0"/>
    <w:rsid w:val="005A03FA"/>
    <w:rsid w:val="005A1F41"/>
    <w:rsid w:val="005A44CA"/>
    <w:rsid w:val="005A5739"/>
    <w:rsid w:val="005B13E0"/>
    <w:rsid w:val="005B3D21"/>
    <w:rsid w:val="005B4DA4"/>
    <w:rsid w:val="005B5528"/>
    <w:rsid w:val="005B740F"/>
    <w:rsid w:val="005C0FB0"/>
    <w:rsid w:val="005C10C9"/>
    <w:rsid w:val="005C241A"/>
    <w:rsid w:val="005C3938"/>
    <w:rsid w:val="005C4013"/>
    <w:rsid w:val="005C413A"/>
    <w:rsid w:val="005C41C4"/>
    <w:rsid w:val="005C4AD1"/>
    <w:rsid w:val="005C68E8"/>
    <w:rsid w:val="005C6DF2"/>
    <w:rsid w:val="005C7DCC"/>
    <w:rsid w:val="005C7FDC"/>
    <w:rsid w:val="005D34AD"/>
    <w:rsid w:val="005D5519"/>
    <w:rsid w:val="005D5B7D"/>
    <w:rsid w:val="005D5FB8"/>
    <w:rsid w:val="005D69D2"/>
    <w:rsid w:val="005D702D"/>
    <w:rsid w:val="005D7F1F"/>
    <w:rsid w:val="005E0A85"/>
    <w:rsid w:val="005E0DF5"/>
    <w:rsid w:val="005E1358"/>
    <w:rsid w:val="005E138D"/>
    <w:rsid w:val="005E484F"/>
    <w:rsid w:val="005E4EFD"/>
    <w:rsid w:val="005E4F6B"/>
    <w:rsid w:val="005E5F0F"/>
    <w:rsid w:val="005E6E04"/>
    <w:rsid w:val="005E7B1C"/>
    <w:rsid w:val="005E7B31"/>
    <w:rsid w:val="005F0066"/>
    <w:rsid w:val="005F08C5"/>
    <w:rsid w:val="005F3AA4"/>
    <w:rsid w:val="005F4747"/>
    <w:rsid w:val="005F546F"/>
    <w:rsid w:val="005F5B19"/>
    <w:rsid w:val="005F72E1"/>
    <w:rsid w:val="00600AEA"/>
    <w:rsid w:val="00600FD6"/>
    <w:rsid w:val="006023B6"/>
    <w:rsid w:val="00602715"/>
    <w:rsid w:val="006036EC"/>
    <w:rsid w:val="00604D85"/>
    <w:rsid w:val="00606CB1"/>
    <w:rsid w:val="00607533"/>
    <w:rsid w:val="006120FF"/>
    <w:rsid w:val="00614B26"/>
    <w:rsid w:val="00614BD2"/>
    <w:rsid w:val="00615083"/>
    <w:rsid w:val="006150B2"/>
    <w:rsid w:val="00615CBF"/>
    <w:rsid w:val="00615E34"/>
    <w:rsid w:val="00624472"/>
    <w:rsid w:val="0062617D"/>
    <w:rsid w:val="00630904"/>
    <w:rsid w:val="0063099F"/>
    <w:rsid w:val="00631196"/>
    <w:rsid w:val="0063241A"/>
    <w:rsid w:val="00636343"/>
    <w:rsid w:val="00637AA7"/>
    <w:rsid w:val="006426AE"/>
    <w:rsid w:val="00642969"/>
    <w:rsid w:val="00642B7B"/>
    <w:rsid w:val="0064464B"/>
    <w:rsid w:val="0064501C"/>
    <w:rsid w:val="00646C32"/>
    <w:rsid w:val="0064771F"/>
    <w:rsid w:val="00654245"/>
    <w:rsid w:val="00654C3E"/>
    <w:rsid w:val="00655382"/>
    <w:rsid w:val="00655391"/>
    <w:rsid w:val="006573FE"/>
    <w:rsid w:val="00657856"/>
    <w:rsid w:val="00662691"/>
    <w:rsid w:val="006628ED"/>
    <w:rsid w:val="006639AE"/>
    <w:rsid w:val="00663FD4"/>
    <w:rsid w:val="006648CA"/>
    <w:rsid w:val="006666E1"/>
    <w:rsid w:val="00666E4F"/>
    <w:rsid w:val="00671F3F"/>
    <w:rsid w:val="006733AF"/>
    <w:rsid w:val="006733FC"/>
    <w:rsid w:val="006740A2"/>
    <w:rsid w:val="00674721"/>
    <w:rsid w:val="00674F7D"/>
    <w:rsid w:val="00675381"/>
    <w:rsid w:val="006763CF"/>
    <w:rsid w:val="00677622"/>
    <w:rsid w:val="00681021"/>
    <w:rsid w:val="006811F6"/>
    <w:rsid w:val="00681993"/>
    <w:rsid w:val="00682E6E"/>
    <w:rsid w:val="006830FB"/>
    <w:rsid w:val="006843B8"/>
    <w:rsid w:val="00685161"/>
    <w:rsid w:val="006854BE"/>
    <w:rsid w:val="00685CBE"/>
    <w:rsid w:val="00686ECF"/>
    <w:rsid w:val="00687924"/>
    <w:rsid w:val="00687CCA"/>
    <w:rsid w:val="00690D1E"/>
    <w:rsid w:val="00691CF5"/>
    <w:rsid w:val="0069312F"/>
    <w:rsid w:val="00693325"/>
    <w:rsid w:val="00693686"/>
    <w:rsid w:val="006A0170"/>
    <w:rsid w:val="006A370D"/>
    <w:rsid w:val="006A3840"/>
    <w:rsid w:val="006A48B9"/>
    <w:rsid w:val="006A5B02"/>
    <w:rsid w:val="006A68E3"/>
    <w:rsid w:val="006B0B8E"/>
    <w:rsid w:val="006B0D36"/>
    <w:rsid w:val="006B25E1"/>
    <w:rsid w:val="006B5381"/>
    <w:rsid w:val="006B59AD"/>
    <w:rsid w:val="006B666D"/>
    <w:rsid w:val="006B7171"/>
    <w:rsid w:val="006C04D4"/>
    <w:rsid w:val="006C0752"/>
    <w:rsid w:val="006C28AB"/>
    <w:rsid w:val="006C3D26"/>
    <w:rsid w:val="006C59BC"/>
    <w:rsid w:val="006C59D4"/>
    <w:rsid w:val="006C79FD"/>
    <w:rsid w:val="006D13D4"/>
    <w:rsid w:val="006D19D2"/>
    <w:rsid w:val="006D1E1D"/>
    <w:rsid w:val="006D36DA"/>
    <w:rsid w:val="006D427C"/>
    <w:rsid w:val="006D6506"/>
    <w:rsid w:val="006D6C70"/>
    <w:rsid w:val="006D6F7D"/>
    <w:rsid w:val="006D769A"/>
    <w:rsid w:val="006E305D"/>
    <w:rsid w:val="006E6581"/>
    <w:rsid w:val="006E7E66"/>
    <w:rsid w:val="006F0AA7"/>
    <w:rsid w:val="006F14E3"/>
    <w:rsid w:val="006F21EE"/>
    <w:rsid w:val="006F25C0"/>
    <w:rsid w:val="006F3A49"/>
    <w:rsid w:val="006F4E64"/>
    <w:rsid w:val="006F5ADF"/>
    <w:rsid w:val="006F72E2"/>
    <w:rsid w:val="006F76CD"/>
    <w:rsid w:val="006F7B0A"/>
    <w:rsid w:val="00700773"/>
    <w:rsid w:val="00703E4D"/>
    <w:rsid w:val="00704298"/>
    <w:rsid w:val="007051E6"/>
    <w:rsid w:val="00710EAC"/>
    <w:rsid w:val="00710FE3"/>
    <w:rsid w:val="00711445"/>
    <w:rsid w:val="007117D8"/>
    <w:rsid w:val="00713340"/>
    <w:rsid w:val="00713589"/>
    <w:rsid w:val="00714B6C"/>
    <w:rsid w:val="00715F74"/>
    <w:rsid w:val="00717057"/>
    <w:rsid w:val="00720149"/>
    <w:rsid w:val="0072036A"/>
    <w:rsid w:val="00721131"/>
    <w:rsid w:val="00725E66"/>
    <w:rsid w:val="00726737"/>
    <w:rsid w:val="007274B8"/>
    <w:rsid w:val="0072797B"/>
    <w:rsid w:val="00727CDB"/>
    <w:rsid w:val="007314B0"/>
    <w:rsid w:val="0073162F"/>
    <w:rsid w:val="00732835"/>
    <w:rsid w:val="0073407F"/>
    <w:rsid w:val="00734A24"/>
    <w:rsid w:val="00737F0C"/>
    <w:rsid w:val="00740A87"/>
    <w:rsid w:val="007410FE"/>
    <w:rsid w:val="0074201C"/>
    <w:rsid w:val="00742221"/>
    <w:rsid w:val="00743286"/>
    <w:rsid w:val="007438F9"/>
    <w:rsid w:val="007451F9"/>
    <w:rsid w:val="00745432"/>
    <w:rsid w:val="00746177"/>
    <w:rsid w:val="007475B0"/>
    <w:rsid w:val="00750514"/>
    <w:rsid w:val="007525BB"/>
    <w:rsid w:val="00752C09"/>
    <w:rsid w:val="00753423"/>
    <w:rsid w:val="00754563"/>
    <w:rsid w:val="0075615C"/>
    <w:rsid w:val="00757154"/>
    <w:rsid w:val="00763BC7"/>
    <w:rsid w:val="00763C37"/>
    <w:rsid w:val="00763CCF"/>
    <w:rsid w:val="0076535F"/>
    <w:rsid w:val="00765EC2"/>
    <w:rsid w:val="00771F09"/>
    <w:rsid w:val="00772845"/>
    <w:rsid w:val="00775A1B"/>
    <w:rsid w:val="007771DD"/>
    <w:rsid w:val="007775BD"/>
    <w:rsid w:val="00777742"/>
    <w:rsid w:val="00782F2D"/>
    <w:rsid w:val="007838DC"/>
    <w:rsid w:val="00790509"/>
    <w:rsid w:val="00790911"/>
    <w:rsid w:val="007923AA"/>
    <w:rsid w:val="007A0DA0"/>
    <w:rsid w:val="007A433F"/>
    <w:rsid w:val="007A72B4"/>
    <w:rsid w:val="007A7F3D"/>
    <w:rsid w:val="007B1261"/>
    <w:rsid w:val="007B1614"/>
    <w:rsid w:val="007B6947"/>
    <w:rsid w:val="007B7250"/>
    <w:rsid w:val="007B72A3"/>
    <w:rsid w:val="007C0412"/>
    <w:rsid w:val="007C04A8"/>
    <w:rsid w:val="007C3785"/>
    <w:rsid w:val="007C4F25"/>
    <w:rsid w:val="007C5DA0"/>
    <w:rsid w:val="007C77A4"/>
    <w:rsid w:val="007C7DAC"/>
    <w:rsid w:val="007D0981"/>
    <w:rsid w:val="007D1716"/>
    <w:rsid w:val="007D3186"/>
    <w:rsid w:val="007D39FD"/>
    <w:rsid w:val="007D53BF"/>
    <w:rsid w:val="007D6597"/>
    <w:rsid w:val="007D695C"/>
    <w:rsid w:val="007D6987"/>
    <w:rsid w:val="007D78BF"/>
    <w:rsid w:val="007E01DA"/>
    <w:rsid w:val="007E0BC7"/>
    <w:rsid w:val="007E395D"/>
    <w:rsid w:val="007E3F69"/>
    <w:rsid w:val="007E4982"/>
    <w:rsid w:val="007E5A80"/>
    <w:rsid w:val="007F0E80"/>
    <w:rsid w:val="007F104D"/>
    <w:rsid w:val="007F28C2"/>
    <w:rsid w:val="007F3BD8"/>
    <w:rsid w:val="007F553A"/>
    <w:rsid w:val="007F75CA"/>
    <w:rsid w:val="007F7658"/>
    <w:rsid w:val="008008B5"/>
    <w:rsid w:val="00800BB3"/>
    <w:rsid w:val="00800D1D"/>
    <w:rsid w:val="008016B6"/>
    <w:rsid w:val="0080197E"/>
    <w:rsid w:val="00801A3C"/>
    <w:rsid w:val="00801C76"/>
    <w:rsid w:val="00802002"/>
    <w:rsid w:val="00804719"/>
    <w:rsid w:val="00804F23"/>
    <w:rsid w:val="00807196"/>
    <w:rsid w:val="00807919"/>
    <w:rsid w:val="00810024"/>
    <w:rsid w:val="00810E9C"/>
    <w:rsid w:val="00813583"/>
    <w:rsid w:val="00813AB1"/>
    <w:rsid w:val="00813CD5"/>
    <w:rsid w:val="00814157"/>
    <w:rsid w:val="00814CFB"/>
    <w:rsid w:val="00820525"/>
    <w:rsid w:val="00820C13"/>
    <w:rsid w:val="00820C82"/>
    <w:rsid w:val="00820CEA"/>
    <w:rsid w:val="008234A3"/>
    <w:rsid w:val="00823991"/>
    <w:rsid w:val="00823E06"/>
    <w:rsid w:val="008257A9"/>
    <w:rsid w:val="00830EE2"/>
    <w:rsid w:val="00833E7C"/>
    <w:rsid w:val="00834A67"/>
    <w:rsid w:val="00836A41"/>
    <w:rsid w:val="00837121"/>
    <w:rsid w:val="0083713B"/>
    <w:rsid w:val="00840AB5"/>
    <w:rsid w:val="00840F86"/>
    <w:rsid w:val="00841EE0"/>
    <w:rsid w:val="00844399"/>
    <w:rsid w:val="008451D0"/>
    <w:rsid w:val="008474F2"/>
    <w:rsid w:val="00853135"/>
    <w:rsid w:val="0085356A"/>
    <w:rsid w:val="0085433C"/>
    <w:rsid w:val="00854390"/>
    <w:rsid w:val="00854501"/>
    <w:rsid w:val="00854D31"/>
    <w:rsid w:val="008555E7"/>
    <w:rsid w:val="0085639C"/>
    <w:rsid w:val="00856448"/>
    <w:rsid w:val="0085659A"/>
    <w:rsid w:val="00856758"/>
    <w:rsid w:val="0085708C"/>
    <w:rsid w:val="0086214F"/>
    <w:rsid w:val="008627F0"/>
    <w:rsid w:val="00862C28"/>
    <w:rsid w:val="00864165"/>
    <w:rsid w:val="008650B0"/>
    <w:rsid w:val="00865A09"/>
    <w:rsid w:val="00865DC6"/>
    <w:rsid w:val="00865E31"/>
    <w:rsid w:val="0086605D"/>
    <w:rsid w:val="00866804"/>
    <w:rsid w:val="00867A2D"/>
    <w:rsid w:val="00870972"/>
    <w:rsid w:val="008713F3"/>
    <w:rsid w:val="00872C69"/>
    <w:rsid w:val="008736B4"/>
    <w:rsid w:val="0087447A"/>
    <w:rsid w:val="00875989"/>
    <w:rsid w:val="00875AB5"/>
    <w:rsid w:val="0087715A"/>
    <w:rsid w:val="00877A79"/>
    <w:rsid w:val="00877E50"/>
    <w:rsid w:val="00880866"/>
    <w:rsid w:val="0088166D"/>
    <w:rsid w:val="00882BB0"/>
    <w:rsid w:val="00883002"/>
    <w:rsid w:val="00883279"/>
    <w:rsid w:val="0088338B"/>
    <w:rsid w:val="0088456B"/>
    <w:rsid w:val="00885FF8"/>
    <w:rsid w:val="008873F6"/>
    <w:rsid w:val="00887B5A"/>
    <w:rsid w:val="008908E6"/>
    <w:rsid w:val="008909A4"/>
    <w:rsid w:val="008913D4"/>
    <w:rsid w:val="00892BCB"/>
    <w:rsid w:val="00893C88"/>
    <w:rsid w:val="0089553A"/>
    <w:rsid w:val="00895555"/>
    <w:rsid w:val="008A0BC0"/>
    <w:rsid w:val="008A0EB2"/>
    <w:rsid w:val="008A1521"/>
    <w:rsid w:val="008A22CB"/>
    <w:rsid w:val="008A2C5E"/>
    <w:rsid w:val="008A32EA"/>
    <w:rsid w:val="008A3F77"/>
    <w:rsid w:val="008A652A"/>
    <w:rsid w:val="008B15E8"/>
    <w:rsid w:val="008B37CC"/>
    <w:rsid w:val="008B4FCF"/>
    <w:rsid w:val="008B5666"/>
    <w:rsid w:val="008B6762"/>
    <w:rsid w:val="008B766D"/>
    <w:rsid w:val="008C2339"/>
    <w:rsid w:val="008C3362"/>
    <w:rsid w:val="008C33AB"/>
    <w:rsid w:val="008C35D3"/>
    <w:rsid w:val="008C54F9"/>
    <w:rsid w:val="008C60EB"/>
    <w:rsid w:val="008C72B7"/>
    <w:rsid w:val="008C7323"/>
    <w:rsid w:val="008C7713"/>
    <w:rsid w:val="008C77CF"/>
    <w:rsid w:val="008C7B26"/>
    <w:rsid w:val="008D07D1"/>
    <w:rsid w:val="008D0F89"/>
    <w:rsid w:val="008D19BF"/>
    <w:rsid w:val="008D2699"/>
    <w:rsid w:val="008D2D99"/>
    <w:rsid w:val="008D6E4F"/>
    <w:rsid w:val="008E25B5"/>
    <w:rsid w:val="008E26F1"/>
    <w:rsid w:val="008E2D73"/>
    <w:rsid w:val="008E38F5"/>
    <w:rsid w:val="008E41F2"/>
    <w:rsid w:val="008E6AAF"/>
    <w:rsid w:val="008E7757"/>
    <w:rsid w:val="008F1E6B"/>
    <w:rsid w:val="008F3E66"/>
    <w:rsid w:val="008F5806"/>
    <w:rsid w:val="008F6835"/>
    <w:rsid w:val="008F7625"/>
    <w:rsid w:val="009008BB"/>
    <w:rsid w:val="00902110"/>
    <w:rsid w:val="00906462"/>
    <w:rsid w:val="009066FE"/>
    <w:rsid w:val="009076B7"/>
    <w:rsid w:val="00910BCF"/>
    <w:rsid w:val="00910F27"/>
    <w:rsid w:val="00916719"/>
    <w:rsid w:val="00917B16"/>
    <w:rsid w:val="00920DCF"/>
    <w:rsid w:val="00921CE4"/>
    <w:rsid w:val="00922964"/>
    <w:rsid w:val="00922BC3"/>
    <w:rsid w:val="00925A86"/>
    <w:rsid w:val="0092706A"/>
    <w:rsid w:val="00933003"/>
    <w:rsid w:val="009337E2"/>
    <w:rsid w:val="009353ED"/>
    <w:rsid w:val="00937815"/>
    <w:rsid w:val="009451FE"/>
    <w:rsid w:val="0094576C"/>
    <w:rsid w:val="00946731"/>
    <w:rsid w:val="00951866"/>
    <w:rsid w:val="00952004"/>
    <w:rsid w:val="00956210"/>
    <w:rsid w:val="00956BCD"/>
    <w:rsid w:val="009579A2"/>
    <w:rsid w:val="00957EF7"/>
    <w:rsid w:val="00962ADD"/>
    <w:rsid w:val="00963EEA"/>
    <w:rsid w:val="00966B45"/>
    <w:rsid w:val="009671B5"/>
    <w:rsid w:val="00967D8B"/>
    <w:rsid w:val="00970153"/>
    <w:rsid w:val="00970CDA"/>
    <w:rsid w:val="009725C0"/>
    <w:rsid w:val="00974DAE"/>
    <w:rsid w:val="009768E6"/>
    <w:rsid w:val="00976CBD"/>
    <w:rsid w:val="00976F5E"/>
    <w:rsid w:val="009811F3"/>
    <w:rsid w:val="009844D5"/>
    <w:rsid w:val="00984EE5"/>
    <w:rsid w:val="00985ED5"/>
    <w:rsid w:val="00986962"/>
    <w:rsid w:val="00990720"/>
    <w:rsid w:val="00990A15"/>
    <w:rsid w:val="00992FA8"/>
    <w:rsid w:val="00996688"/>
    <w:rsid w:val="009A1C52"/>
    <w:rsid w:val="009A2ABD"/>
    <w:rsid w:val="009A2EA2"/>
    <w:rsid w:val="009A2FE9"/>
    <w:rsid w:val="009A3A79"/>
    <w:rsid w:val="009A454F"/>
    <w:rsid w:val="009A6A07"/>
    <w:rsid w:val="009B207E"/>
    <w:rsid w:val="009B32F8"/>
    <w:rsid w:val="009B34DF"/>
    <w:rsid w:val="009B65E8"/>
    <w:rsid w:val="009B74DE"/>
    <w:rsid w:val="009B7673"/>
    <w:rsid w:val="009C49B5"/>
    <w:rsid w:val="009C56D8"/>
    <w:rsid w:val="009C6FE6"/>
    <w:rsid w:val="009D0296"/>
    <w:rsid w:val="009D0F6E"/>
    <w:rsid w:val="009D14D8"/>
    <w:rsid w:val="009D1754"/>
    <w:rsid w:val="009D50D4"/>
    <w:rsid w:val="009D512F"/>
    <w:rsid w:val="009D76A6"/>
    <w:rsid w:val="009E1F05"/>
    <w:rsid w:val="009E422D"/>
    <w:rsid w:val="009E6B3F"/>
    <w:rsid w:val="009E7F2E"/>
    <w:rsid w:val="009F3B64"/>
    <w:rsid w:val="009F4351"/>
    <w:rsid w:val="009F4FC7"/>
    <w:rsid w:val="009F5B8C"/>
    <w:rsid w:val="00A00216"/>
    <w:rsid w:val="00A006E7"/>
    <w:rsid w:val="00A022FE"/>
    <w:rsid w:val="00A02387"/>
    <w:rsid w:val="00A02D07"/>
    <w:rsid w:val="00A04BD6"/>
    <w:rsid w:val="00A05DA4"/>
    <w:rsid w:val="00A05E98"/>
    <w:rsid w:val="00A10C98"/>
    <w:rsid w:val="00A14893"/>
    <w:rsid w:val="00A2118B"/>
    <w:rsid w:val="00A21A0A"/>
    <w:rsid w:val="00A21A8C"/>
    <w:rsid w:val="00A2377C"/>
    <w:rsid w:val="00A247EA"/>
    <w:rsid w:val="00A24F3B"/>
    <w:rsid w:val="00A25034"/>
    <w:rsid w:val="00A250CA"/>
    <w:rsid w:val="00A25208"/>
    <w:rsid w:val="00A265E2"/>
    <w:rsid w:val="00A27330"/>
    <w:rsid w:val="00A31B0F"/>
    <w:rsid w:val="00A333BB"/>
    <w:rsid w:val="00A349F1"/>
    <w:rsid w:val="00A408F9"/>
    <w:rsid w:val="00A42DCA"/>
    <w:rsid w:val="00A44BFB"/>
    <w:rsid w:val="00A46B01"/>
    <w:rsid w:val="00A52ABF"/>
    <w:rsid w:val="00A52D68"/>
    <w:rsid w:val="00A542FC"/>
    <w:rsid w:val="00A55005"/>
    <w:rsid w:val="00A55440"/>
    <w:rsid w:val="00A57D5C"/>
    <w:rsid w:val="00A600CB"/>
    <w:rsid w:val="00A62715"/>
    <w:rsid w:val="00A62DE7"/>
    <w:rsid w:val="00A63A67"/>
    <w:rsid w:val="00A64CC2"/>
    <w:rsid w:val="00A6725D"/>
    <w:rsid w:val="00A7339A"/>
    <w:rsid w:val="00A74CA7"/>
    <w:rsid w:val="00A75112"/>
    <w:rsid w:val="00A7557F"/>
    <w:rsid w:val="00A75721"/>
    <w:rsid w:val="00A76E6F"/>
    <w:rsid w:val="00A8377C"/>
    <w:rsid w:val="00A844CE"/>
    <w:rsid w:val="00A8493C"/>
    <w:rsid w:val="00A84B8D"/>
    <w:rsid w:val="00A92CB9"/>
    <w:rsid w:val="00A93E45"/>
    <w:rsid w:val="00A941D2"/>
    <w:rsid w:val="00A96871"/>
    <w:rsid w:val="00A979E8"/>
    <w:rsid w:val="00AA0F0C"/>
    <w:rsid w:val="00AA1244"/>
    <w:rsid w:val="00AA23ED"/>
    <w:rsid w:val="00AA41B3"/>
    <w:rsid w:val="00AA4F63"/>
    <w:rsid w:val="00AA6FC7"/>
    <w:rsid w:val="00AA766E"/>
    <w:rsid w:val="00AB0A87"/>
    <w:rsid w:val="00AB1A5B"/>
    <w:rsid w:val="00AB2ED4"/>
    <w:rsid w:val="00AB3B8B"/>
    <w:rsid w:val="00AB5BCE"/>
    <w:rsid w:val="00AB625B"/>
    <w:rsid w:val="00AB685D"/>
    <w:rsid w:val="00AB6F4A"/>
    <w:rsid w:val="00AB73E2"/>
    <w:rsid w:val="00AB7DD7"/>
    <w:rsid w:val="00AB7EB8"/>
    <w:rsid w:val="00AC1429"/>
    <w:rsid w:val="00AC24F9"/>
    <w:rsid w:val="00AC43A0"/>
    <w:rsid w:val="00AC4905"/>
    <w:rsid w:val="00AC5D86"/>
    <w:rsid w:val="00AC63F9"/>
    <w:rsid w:val="00AC712C"/>
    <w:rsid w:val="00AD090F"/>
    <w:rsid w:val="00AD45F8"/>
    <w:rsid w:val="00AD4B45"/>
    <w:rsid w:val="00AD6B47"/>
    <w:rsid w:val="00AE0C8E"/>
    <w:rsid w:val="00AE447C"/>
    <w:rsid w:val="00AE47CA"/>
    <w:rsid w:val="00AE4A19"/>
    <w:rsid w:val="00AE5897"/>
    <w:rsid w:val="00AE7524"/>
    <w:rsid w:val="00AF040F"/>
    <w:rsid w:val="00AF08AB"/>
    <w:rsid w:val="00AF0A71"/>
    <w:rsid w:val="00AF349E"/>
    <w:rsid w:val="00AF353B"/>
    <w:rsid w:val="00AF38BB"/>
    <w:rsid w:val="00AF4317"/>
    <w:rsid w:val="00AF4721"/>
    <w:rsid w:val="00AF4C3A"/>
    <w:rsid w:val="00AF6042"/>
    <w:rsid w:val="00B018E7"/>
    <w:rsid w:val="00B043BF"/>
    <w:rsid w:val="00B05057"/>
    <w:rsid w:val="00B06B25"/>
    <w:rsid w:val="00B06B4B"/>
    <w:rsid w:val="00B073B5"/>
    <w:rsid w:val="00B10E9F"/>
    <w:rsid w:val="00B11282"/>
    <w:rsid w:val="00B119CB"/>
    <w:rsid w:val="00B139C3"/>
    <w:rsid w:val="00B14650"/>
    <w:rsid w:val="00B16755"/>
    <w:rsid w:val="00B212F4"/>
    <w:rsid w:val="00B217B8"/>
    <w:rsid w:val="00B228A9"/>
    <w:rsid w:val="00B255CA"/>
    <w:rsid w:val="00B25EF6"/>
    <w:rsid w:val="00B2684D"/>
    <w:rsid w:val="00B27D10"/>
    <w:rsid w:val="00B32C79"/>
    <w:rsid w:val="00B34959"/>
    <w:rsid w:val="00B356A4"/>
    <w:rsid w:val="00B36198"/>
    <w:rsid w:val="00B41DE4"/>
    <w:rsid w:val="00B41FA7"/>
    <w:rsid w:val="00B43B8B"/>
    <w:rsid w:val="00B451F1"/>
    <w:rsid w:val="00B47915"/>
    <w:rsid w:val="00B47D24"/>
    <w:rsid w:val="00B50548"/>
    <w:rsid w:val="00B51859"/>
    <w:rsid w:val="00B54298"/>
    <w:rsid w:val="00B546B4"/>
    <w:rsid w:val="00B5541D"/>
    <w:rsid w:val="00B5664A"/>
    <w:rsid w:val="00B57428"/>
    <w:rsid w:val="00B5775B"/>
    <w:rsid w:val="00B57E0F"/>
    <w:rsid w:val="00B60D39"/>
    <w:rsid w:val="00B61ED2"/>
    <w:rsid w:val="00B66886"/>
    <w:rsid w:val="00B67402"/>
    <w:rsid w:val="00B70586"/>
    <w:rsid w:val="00B72367"/>
    <w:rsid w:val="00B74994"/>
    <w:rsid w:val="00B75CEF"/>
    <w:rsid w:val="00B80EFF"/>
    <w:rsid w:val="00B8101E"/>
    <w:rsid w:val="00B810E7"/>
    <w:rsid w:val="00B82671"/>
    <w:rsid w:val="00B828CA"/>
    <w:rsid w:val="00B82FE2"/>
    <w:rsid w:val="00B844B7"/>
    <w:rsid w:val="00B85414"/>
    <w:rsid w:val="00B87F93"/>
    <w:rsid w:val="00B87FEA"/>
    <w:rsid w:val="00B937E9"/>
    <w:rsid w:val="00B95DCE"/>
    <w:rsid w:val="00B95E48"/>
    <w:rsid w:val="00B96518"/>
    <w:rsid w:val="00B97662"/>
    <w:rsid w:val="00BA0992"/>
    <w:rsid w:val="00BA0AD8"/>
    <w:rsid w:val="00BA1565"/>
    <w:rsid w:val="00BA1863"/>
    <w:rsid w:val="00BA1EA2"/>
    <w:rsid w:val="00BA20EC"/>
    <w:rsid w:val="00BA2FC6"/>
    <w:rsid w:val="00BA4B78"/>
    <w:rsid w:val="00BA5883"/>
    <w:rsid w:val="00BA6C00"/>
    <w:rsid w:val="00BA717E"/>
    <w:rsid w:val="00BB04B2"/>
    <w:rsid w:val="00BB1E3A"/>
    <w:rsid w:val="00BB3A13"/>
    <w:rsid w:val="00BB3C54"/>
    <w:rsid w:val="00BB3F3E"/>
    <w:rsid w:val="00BB6F69"/>
    <w:rsid w:val="00BB770E"/>
    <w:rsid w:val="00BC00B9"/>
    <w:rsid w:val="00BC123C"/>
    <w:rsid w:val="00BC15ED"/>
    <w:rsid w:val="00BC1B20"/>
    <w:rsid w:val="00BC2A8A"/>
    <w:rsid w:val="00BC3D27"/>
    <w:rsid w:val="00BC44DF"/>
    <w:rsid w:val="00BC58F1"/>
    <w:rsid w:val="00BC65B7"/>
    <w:rsid w:val="00BC68E8"/>
    <w:rsid w:val="00BC737B"/>
    <w:rsid w:val="00BC786E"/>
    <w:rsid w:val="00BD0DD7"/>
    <w:rsid w:val="00BD1F36"/>
    <w:rsid w:val="00BD21F4"/>
    <w:rsid w:val="00BD2477"/>
    <w:rsid w:val="00BD3C47"/>
    <w:rsid w:val="00BD5381"/>
    <w:rsid w:val="00BD5794"/>
    <w:rsid w:val="00BD5CD7"/>
    <w:rsid w:val="00BD5E80"/>
    <w:rsid w:val="00BE0D24"/>
    <w:rsid w:val="00BE1B39"/>
    <w:rsid w:val="00BE235F"/>
    <w:rsid w:val="00BE3766"/>
    <w:rsid w:val="00BE3BE6"/>
    <w:rsid w:val="00BE4269"/>
    <w:rsid w:val="00BE67D7"/>
    <w:rsid w:val="00BF1BF5"/>
    <w:rsid w:val="00BF2435"/>
    <w:rsid w:val="00BF4995"/>
    <w:rsid w:val="00BF55F1"/>
    <w:rsid w:val="00BF791A"/>
    <w:rsid w:val="00C02C64"/>
    <w:rsid w:val="00C02F22"/>
    <w:rsid w:val="00C06926"/>
    <w:rsid w:val="00C06BEA"/>
    <w:rsid w:val="00C06F28"/>
    <w:rsid w:val="00C107EF"/>
    <w:rsid w:val="00C10E3F"/>
    <w:rsid w:val="00C11C1F"/>
    <w:rsid w:val="00C12C17"/>
    <w:rsid w:val="00C12C25"/>
    <w:rsid w:val="00C12F10"/>
    <w:rsid w:val="00C1633D"/>
    <w:rsid w:val="00C16B4F"/>
    <w:rsid w:val="00C16D09"/>
    <w:rsid w:val="00C20044"/>
    <w:rsid w:val="00C2414A"/>
    <w:rsid w:val="00C24D78"/>
    <w:rsid w:val="00C32228"/>
    <w:rsid w:val="00C3364E"/>
    <w:rsid w:val="00C33DFA"/>
    <w:rsid w:val="00C3407F"/>
    <w:rsid w:val="00C34595"/>
    <w:rsid w:val="00C34E3B"/>
    <w:rsid w:val="00C36C72"/>
    <w:rsid w:val="00C36E68"/>
    <w:rsid w:val="00C376C0"/>
    <w:rsid w:val="00C40E8B"/>
    <w:rsid w:val="00C42806"/>
    <w:rsid w:val="00C44D39"/>
    <w:rsid w:val="00C45509"/>
    <w:rsid w:val="00C46E5B"/>
    <w:rsid w:val="00C47DBB"/>
    <w:rsid w:val="00C5304D"/>
    <w:rsid w:val="00C53A27"/>
    <w:rsid w:val="00C61300"/>
    <w:rsid w:val="00C618D4"/>
    <w:rsid w:val="00C61EBB"/>
    <w:rsid w:val="00C62360"/>
    <w:rsid w:val="00C62C13"/>
    <w:rsid w:val="00C62D4F"/>
    <w:rsid w:val="00C63F54"/>
    <w:rsid w:val="00C640A0"/>
    <w:rsid w:val="00C649A9"/>
    <w:rsid w:val="00C64B18"/>
    <w:rsid w:val="00C67C94"/>
    <w:rsid w:val="00C704FD"/>
    <w:rsid w:val="00C7080A"/>
    <w:rsid w:val="00C710A6"/>
    <w:rsid w:val="00C7167B"/>
    <w:rsid w:val="00C72A7E"/>
    <w:rsid w:val="00C740F4"/>
    <w:rsid w:val="00C76263"/>
    <w:rsid w:val="00C768AB"/>
    <w:rsid w:val="00C76F10"/>
    <w:rsid w:val="00C86FD8"/>
    <w:rsid w:val="00C90F80"/>
    <w:rsid w:val="00C912BA"/>
    <w:rsid w:val="00C9444A"/>
    <w:rsid w:val="00C94949"/>
    <w:rsid w:val="00C9773A"/>
    <w:rsid w:val="00C97B71"/>
    <w:rsid w:val="00C97C0D"/>
    <w:rsid w:val="00C97FA2"/>
    <w:rsid w:val="00CA0600"/>
    <w:rsid w:val="00CA1014"/>
    <w:rsid w:val="00CA1BA2"/>
    <w:rsid w:val="00CA5831"/>
    <w:rsid w:val="00CA588A"/>
    <w:rsid w:val="00CA759E"/>
    <w:rsid w:val="00CB0498"/>
    <w:rsid w:val="00CB1938"/>
    <w:rsid w:val="00CB1E13"/>
    <w:rsid w:val="00CB2BAB"/>
    <w:rsid w:val="00CB2FA2"/>
    <w:rsid w:val="00CB43F7"/>
    <w:rsid w:val="00CB45A8"/>
    <w:rsid w:val="00CB4699"/>
    <w:rsid w:val="00CC45E9"/>
    <w:rsid w:val="00CC6736"/>
    <w:rsid w:val="00CD05A4"/>
    <w:rsid w:val="00CD08CF"/>
    <w:rsid w:val="00CD3DD2"/>
    <w:rsid w:val="00CD489A"/>
    <w:rsid w:val="00CD6717"/>
    <w:rsid w:val="00CD689E"/>
    <w:rsid w:val="00CD6DFD"/>
    <w:rsid w:val="00CD76A1"/>
    <w:rsid w:val="00CE08B5"/>
    <w:rsid w:val="00CE09D1"/>
    <w:rsid w:val="00CE1111"/>
    <w:rsid w:val="00CE2EB8"/>
    <w:rsid w:val="00CE3ED4"/>
    <w:rsid w:val="00CE49E9"/>
    <w:rsid w:val="00CE4AEC"/>
    <w:rsid w:val="00CE5714"/>
    <w:rsid w:val="00CE5857"/>
    <w:rsid w:val="00CE6CCA"/>
    <w:rsid w:val="00CE750E"/>
    <w:rsid w:val="00CE774E"/>
    <w:rsid w:val="00CF0996"/>
    <w:rsid w:val="00CF24C4"/>
    <w:rsid w:val="00CF31DE"/>
    <w:rsid w:val="00CF5181"/>
    <w:rsid w:val="00CF74D5"/>
    <w:rsid w:val="00D00FF4"/>
    <w:rsid w:val="00D01BEA"/>
    <w:rsid w:val="00D02982"/>
    <w:rsid w:val="00D02CDE"/>
    <w:rsid w:val="00D04B22"/>
    <w:rsid w:val="00D0584E"/>
    <w:rsid w:val="00D06470"/>
    <w:rsid w:val="00D07123"/>
    <w:rsid w:val="00D07348"/>
    <w:rsid w:val="00D14EB1"/>
    <w:rsid w:val="00D15222"/>
    <w:rsid w:val="00D16A6C"/>
    <w:rsid w:val="00D16CA1"/>
    <w:rsid w:val="00D16E92"/>
    <w:rsid w:val="00D204FF"/>
    <w:rsid w:val="00D2072E"/>
    <w:rsid w:val="00D22F2C"/>
    <w:rsid w:val="00D233C7"/>
    <w:rsid w:val="00D24A42"/>
    <w:rsid w:val="00D301C8"/>
    <w:rsid w:val="00D323EF"/>
    <w:rsid w:val="00D324C8"/>
    <w:rsid w:val="00D325B0"/>
    <w:rsid w:val="00D3353D"/>
    <w:rsid w:val="00D435C4"/>
    <w:rsid w:val="00D464B0"/>
    <w:rsid w:val="00D47440"/>
    <w:rsid w:val="00D47971"/>
    <w:rsid w:val="00D507D5"/>
    <w:rsid w:val="00D51A2F"/>
    <w:rsid w:val="00D5430F"/>
    <w:rsid w:val="00D55F89"/>
    <w:rsid w:val="00D5604E"/>
    <w:rsid w:val="00D564F1"/>
    <w:rsid w:val="00D5757D"/>
    <w:rsid w:val="00D60601"/>
    <w:rsid w:val="00D60CE3"/>
    <w:rsid w:val="00D61CF7"/>
    <w:rsid w:val="00D627F3"/>
    <w:rsid w:val="00D641A4"/>
    <w:rsid w:val="00D64A6A"/>
    <w:rsid w:val="00D64B8F"/>
    <w:rsid w:val="00D66DED"/>
    <w:rsid w:val="00D74B1C"/>
    <w:rsid w:val="00D765AE"/>
    <w:rsid w:val="00D774DD"/>
    <w:rsid w:val="00D8038F"/>
    <w:rsid w:val="00D8099E"/>
    <w:rsid w:val="00D825AE"/>
    <w:rsid w:val="00D82F05"/>
    <w:rsid w:val="00D82FFE"/>
    <w:rsid w:val="00D8365B"/>
    <w:rsid w:val="00D84C93"/>
    <w:rsid w:val="00D85F4A"/>
    <w:rsid w:val="00D87D63"/>
    <w:rsid w:val="00D90E69"/>
    <w:rsid w:val="00D947C4"/>
    <w:rsid w:val="00D969EB"/>
    <w:rsid w:val="00DA362B"/>
    <w:rsid w:val="00DA7315"/>
    <w:rsid w:val="00DA79D2"/>
    <w:rsid w:val="00DA7D18"/>
    <w:rsid w:val="00DB01D0"/>
    <w:rsid w:val="00DB081E"/>
    <w:rsid w:val="00DB1432"/>
    <w:rsid w:val="00DB23E5"/>
    <w:rsid w:val="00DB40F8"/>
    <w:rsid w:val="00DB48F6"/>
    <w:rsid w:val="00DB63EF"/>
    <w:rsid w:val="00DB7AD5"/>
    <w:rsid w:val="00DC19D1"/>
    <w:rsid w:val="00DC1B32"/>
    <w:rsid w:val="00DC2081"/>
    <w:rsid w:val="00DD024E"/>
    <w:rsid w:val="00DD0FD3"/>
    <w:rsid w:val="00DD1F37"/>
    <w:rsid w:val="00DD329F"/>
    <w:rsid w:val="00DD5C1F"/>
    <w:rsid w:val="00DD619C"/>
    <w:rsid w:val="00DD65C6"/>
    <w:rsid w:val="00DE036E"/>
    <w:rsid w:val="00DE1A23"/>
    <w:rsid w:val="00DE2208"/>
    <w:rsid w:val="00DE50DD"/>
    <w:rsid w:val="00DE5868"/>
    <w:rsid w:val="00DE5962"/>
    <w:rsid w:val="00DF3FB3"/>
    <w:rsid w:val="00DF5039"/>
    <w:rsid w:val="00DF64B9"/>
    <w:rsid w:val="00DF67A1"/>
    <w:rsid w:val="00DF697D"/>
    <w:rsid w:val="00DF735E"/>
    <w:rsid w:val="00E01683"/>
    <w:rsid w:val="00E01FB9"/>
    <w:rsid w:val="00E0249F"/>
    <w:rsid w:val="00E04C2D"/>
    <w:rsid w:val="00E04EF0"/>
    <w:rsid w:val="00E05860"/>
    <w:rsid w:val="00E06E2F"/>
    <w:rsid w:val="00E07335"/>
    <w:rsid w:val="00E07978"/>
    <w:rsid w:val="00E07A2C"/>
    <w:rsid w:val="00E07B57"/>
    <w:rsid w:val="00E11F92"/>
    <w:rsid w:val="00E12275"/>
    <w:rsid w:val="00E143E6"/>
    <w:rsid w:val="00E14641"/>
    <w:rsid w:val="00E14921"/>
    <w:rsid w:val="00E14F37"/>
    <w:rsid w:val="00E16345"/>
    <w:rsid w:val="00E170FF"/>
    <w:rsid w:val="00E25B2E"/>
    <w:rsid w:val="00E260FD"/>
    <w:rsid w:val="00E3022D"/>
    <w:rsid w:val="00E30D24"/>
    <w:rsid w:val="00E316D4"/>
    <w:rsid w:val="00E338D4"/>
    <w:rsid w:val="00E34428"/>
    <w:rsid w:val="00E35BC0"/>
    <w:rsid w:val="00E35EB8"/>
    <w:rsid w:val="00E46F2F"/>
    <w:rsid w:val="00E50B88"/>
    <w:rsid w:val="00E51448"/>
    <w:rsid w:val="00E51807"/>
    <w:rsid w:val="00E52D4C"/>
    <w:rsid w:val="00E54441"/>
    <w:rsid w:val="00E645AD"/>
    <w:rsid w:val="00E647EE"/>
    <w:rsid w:val="00E659A1"/>
    <w:rsid w:val="00E66CFD"/>
    <w:rsid w:val="00E6757D"/>
    <w:rsid w:val="00E7196F"/>
    <w:rsid w:val="00E721EC"/>
    <w:rsid w:val="00E729D3"/>
    <w:rsid w:val="00E75E50"/>
    <w:rsid w:val="00E75E58"/>
    <w:rsid w:val="00E760ED"/>
    <w:rsid w:val="00E766BF"/>
    <w:rsid w:val="00E76A17"/>
    <w:rsid w:val="00E76D52"/>
    <w:rsid w:val="00E80659"/>
    <w:rsid w:val="00E82DF5"/>
    <w:rsid w:val="00E8641F"/>
    <w:rsid w:val="00E8654E"/>
    <w:rsid w:val="00E86C30"/>
    <w:rsid w:val="00E87CCE"/>
    <w:rsid w:val="00E90791"/>
    <w:rsid w:val="00E907CF"/>
    <w:rsid w:val="00E90C30"/>
    <w:rsid w:val="00E91238"/>
    <w:rsid w:val="00E92012"/>
    <w:rsid w:val="00E923DD"/>
    <w:rsid w:val="00E92FED"/>
    <w:rsid w:val="00E935C6"/>
    <w:rsid w:val="00E9504A"/>
    <w:rsid w:val="00E96B06"/>
    <w:rsid w:val="00E974BB"/>
    <w:rsid w:val="00EA1B53"/>
    <w:rsid w:val="00EA1C05"/>
    <w:rsid w:val="00EA23B1"/>
    <w:rsid w:val="00EA57EA"/>
    <w:rsid w:val="00EA5B68"/>
    <w:rsid w:val="00EA7A41"/>
    <w:rsid w:val="00EB04D6"/>
    <w:rsid w:val="00EB0F4D"/>
    <w:rsid w:val="00EB230D"/>
    <w:rsid w:val="00EB2313"/>
    <w:rsid w:val="00EB3A93"/>
    <w:rsid w:val="00EC267B"/>
    <w:rsid w:val="00EC7E61"/>
    <w:rsid w:val="00ED2065"/>
    <w:rsid w:val="00ED279D"/>
    <w:rsid w:val="00ED696A"/>
    <w:rsid w:val="00EE1B20"/>
    <w:rsid w:val="00EE2613"/>
    <w:rsid w:val="00EE2B18"/>
    <w:rsid w:val="00EE33BD"/>
    <w:rsid w:val="00EE4E0F"/>
    <w:rsid w:val="00EE57EA"/>
    <w:rsid w:val="00EE5A3D"/>
    <w:rsid w:val="00EF0690"/>
    <w:rsid w:val="00EF0A82"/>
    <w:rsid w:val="00EF6A86"/>
    <w:rsid w:val="00F00D71"/>
    <w:rsid w:val="00F015D9"/>
    <w:rsid w:val="00F01D16"/>
    <w:rsid w:val="00F02265"/>
    <w:rsid w:val="00F029B0"/>
    <w:rsid w:val="00F04D93"/>
    <w:rsid w:val="00F06197"/>
    <w:rsid w:val="00F062EB"/>
    <w:rsid w:val="00F06673"/>
    <w:rsid w:val="00F0685F"/>
    <w:rsid w:val="00F075F4"/>
    <w:rsid w:val="00F12205"/>
    <w:rsid w:val="00F141DB"/>
    <w:rsid w:val="00F16F74"/>
    <w:rsid w:val="00F176EA"/>
    <w:rsid w:val="00F202C8"/>
    <w:rsid w:val="00F2293D"/>
    <w:rsid w:val="00F24EFF"/>
    <w:rsid w:val="00F27895"/>
    <w:rsid w:val="00F3551D"/>
    <w:rsid w:val="00F375C6"/>
    <w:rsid w:val="00F4007F"/>
    <w:rsid w:val="00F4093C"/>
    <w:rsid w:val="00F41A9C"/>
    <w:rsid w:val="00F420E5"/>
    <w:rsid w:val="00F433E8"/>
    <w:rsid w:val="00F43B6B"/>
    <w:rsid w:val="00F46199"/>
    <w:rsid w:val="00F5150F"/>
    <w:rsid w:val="00F52E50"/>
    <w:rsid w:val="00F53A4A"/>
    <w:rsid w:val="00F5463D"/>
    <w:rsid w:val="00F557E9"/>
    <w:rsid w:val="00F56905"/>
    <w:rsid w:val="00F56F47"/>
    <w:rsid w:val="00F60562"/>
    <w:rsid w:val="00F60E64"/>
    <w:rsid w:val="00F61B54"/>
    <w:rsid w:val="00F62BD1"/>
    <w:rsid w:val="00F649B3"/>
    <w:rsid w:val="00F65219"/>
    <w:rsid w:val="00F65249"/>
    <w:rsid w:val="00F65C85"/>
    <w:rsid w:val="00F67325"/>
    <w:rsid w:val="00F7007B"/>
    <w:rsid w:val="00F71A59"/>
    <w:rsid w:val="00F72770"/>
    <w:rsid w:val="00F7326E"/>
    <w:rsid w:val="00F73C47"/>
    <w:rsid w:val="00F73DA3"/>
    <w:rsid w:val="00F74397"/>
    <w:rsid w:val="00F7469A"/>
    <w:rsid w:val="00F75B6F"/>
    <w:rsid w:val="00F7686A"/>
    <w:rsid w:val="00F805D1"/>
    <w:rsid w:val="00F805D2"/>
    <w:rsid w:val="00F818DB"/>
    <w:rsid w:val="00F832D0"/>
    <w:rsid w:val="00F853F6"/>
    <w:rsid w:val="00F85805"/>
    <w:rsid w:val="00F86C29"/>
    <w:rsid w:val="00F91A4B"/>
    <w:rsid w:val="00F9594B"/>
    <w:rsid w:val="00F963E7"/>
    <w:rsid w:val="00FA08F8"/>
    <w:rsid w:val="00FA0E04"/>
    <w:rsid w:val="00FA184F"/>
    <w:rsid w:val="00FA2C93"/>
    <w:rsid w:val="00FA3CFC"/>
    <w:rsid w:val="00FA6611"/>
    <w:rsid w:val="00FA6C00"/>
    <w:rsid w:val="00FA7340"/>
    <w:rsid w:val="00FA7C61"/>
    <w:rsid w:val="00FB004E"/>
    <w:rsid w:val="00FB00FA"/>
    <w:rsid w:val="00FB4581"/>
    <w:rsid w:val="00FB48E0"/>
    <w:rsid w:val="00FB5330"/>
    <w:rsid w:val="00FB7280"/>
    <w:rsid w:val="00FB778A"/>
    <w:rsid w:val="00FC0161"/>
    <w:rsid w:val="00FC0826"/>
    <w:rsid w:val="00FC0E0E"/>
    <w:rsid w:val="00FC1C13"/>
    <w:rsid w:val="00FC3DDE"/>
    <w:rsid w:val="00FC6897"/>
    <w:rsid w:val="00FC6A4D"/>
    <w:rsid w:val="00FC713B"/>
    <w:rsid w:val="00FD0487"/>
    <w:rsid w:val="00FD0809"/>
    <w:rsid w:val="00FD0AD6"/>
    <w:rsid w:val="00FD3EFC"/>
    <w:rsid w:val="00FD691D"/>
    <w:rsid w:val="00FD728C"/>
    <w:rsid w:val="00FE18A3"/>
    <w:rsid w:val="00FE28F8"/>
    <w:rsid w:val="00FE309A"/>
    <w:rsid w:val="00FE3151"/>
    <w:rsid w:val="00FE3B6B"/>
    <w:rsid w:val="00FE3D59"/>
    <w:rsid w:val="00FE6C34"/>
    <w:rsid w:val="00FF20CB"/>
    <w:rsid w:val="00FF2FBC"/>
    <w:rsid w:val="00FF35AE"/>
    <w:rsid w:val="00FF4614"/>
    <w:rsid w:val="00FF61A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4C48-83D8-45A2-B695-D70D2170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2019-04-16T17:38:00Z</cp:lastPrinted>
  <dcterms:created xsi:type="dcterms:W3CDTF">2020-11-30T18:53:00Z</dcterms:created>
  <dcterms:modified xsi:type="dcterms:W3CDTF">2020-12-01T12:04:00Z</dcterms:modified>
</cp:coreProperties>
</file>